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9E5E2" w14:textId="77777777" w:rsidR="006F656F" w:rsidRDefault="006F656F" w:rsidP="006F656F">
      <w:r>
        <w:rPr>
          <w:u w:val="single"/>
        </w:rPr>
        <w:t>Alice STONE</w:t>
      </w:r>
      <w:r>
        <w:t xml:space="preserve">   </w:t>
      </w:r>
      <w:proofErr w:type="gramStart"/>
      <w:r>
        <w:t xml:space="preserve">   (</w:t>
      </w:r>
      <w:proofErr w:type="gramEnd"/>
      <w:r>
        <w:t>fl.1447)</w:t>
      </w:r>
    </w:p>
    <w:p w14:paraId="65D50184" w14:textId="77777777" w:rsidR="006F656F" w:rsidRDefault="006F656F" w:rsidP="006F656F"/>
    <w:p w14:paraId="37A80CE1" w14:textId="77777777" w:rsidR="006F656F" w:rsidRDefault="006F656F" w:rsidP="006F656F"/>
    <w:p w14:paraId="4502EB1B" w14:textId="77777777" w:rsidR="006F656F" w:rsidRDefault="006F656F" w:rsidP="006F656F">
      <w:r>
        <w:t>= Edward(ca.1415-ca,</w:t>
      </w:r>
      <w:proofErr w:type="gramStart"/>
      <w:r>
        <w:t>1469)(</w:t>
      </w:r>
      <w:proofErr w:type="gramEnd"/>
      <w:r>
        <w:t>q.v.).   (H.P. p.813)</w:t>
      </w:r>
    </w:p>
    <w:p w14:paraId="1C023CB5" w14:textId="77777777" w:rsidR="006F656F" w:rsidRDefault="006F656F" w:rsidP="006F656F"/>
    <w:p w14:paraId="1CDFB3B0" w14:textId="77777777" w:rsidR="006F656F" w:rsidRDefault="006F656F" w:rsidP="006F656F"/>
    <w:p w14:paraId="4CFD28CD" w14:textId="77777777" w:rsidR="006F656F" w:rsidRDefault="006F656F" w:rsidP="006F656F">
      <w:r>
        <w:t>20 Oct.1447</w:t>
      </w:r>
      <w:r>
        <w:tab/>
        <w:t xml:space="preserve">They were </w:t>
      </w:r>
      <w:proofErr w:type="gramStart"/>
      <w:r>
        <w:t xml:space="preserve">pardoned,   </w:t>
      </w:r>
      <w:proofErr w:type="gramEnd"/>
      <w:r>
        <w:t>(C.P.R. 1446-52 p.119)</w:t>
      </w:r>
    </w:p>
    <w:p w14:paraId="27130D5A" w14:textId="77777777" w:rsidR="006F656F" w:rsidRDefault="006F656F" w:rsidP="006F656F"/>
    <w:p w14:paraId="20F3F71C" w14:textId="77777777" w:rsidR="006F656F" w:rsidRDefault="006F656F" w:rsidP="006F656F"/>
    <w:p w14:paraId="4A5BB69A" w14:textId="77777777" w:rsidR="006F656F" w:rsidRPr="00071317" w:rsidRDefault="006F656F" w:rsidP="006F656F">
      <w:r>
        <w:t>13 July 2023</w:t>
      </w:r>
    </w:p>
    <w:p w14:paraId="230AAC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092C2" w14:textId="77777777" w:rsidR="006F656F" w:rsidRDefault="006F656F" w:rsidP="009139A6">
      <w:r>
        <w:separator/>
      </w:r>
    </w:p>
  </w:endnote>
  <w:endnote w:type="continuationSeparator" w:id="0">
    <w:p w14:paraId="6F1DA2C3" w14:textId="77777777" w:rsidR="006F656F" w:rsidRDefault="006F65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1F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46D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7AB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C0860" w14:textId="77777777" w:rsidR="006F656F" w:rsidRDefault="006F656F" w:rsidP="009139A6">
      <w:r>
        <w:separator/>
      </w:r>
    </w:p>
  </w:footnote>
  <w:footnote w:type="continuationSeparator" w:id="0">
    <w:p w14:paraId="4D9246FA" w14:textId="77777777" w:rsidR="006F656F" w:rsidRDefault="006F65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556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8E5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C9A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56F"/>
    <w:rsid w:val="000666E0"/>
    <w:rsid w:val="002510B7"/>
    <w:rsid w:val="005C130B"/>
    <w:rsid w:val="006F656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5C3FF"/>
  <w15:chartTrackingRefBased/>
  <w15:docId w15:val="{31A045AB-C6A3-49CE-917D-0C1900D3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56F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2023-07-13T06:33:00Z</dcterms:created>
  <dcterms:modified xsi:type="dcterms:W3CDTF">2023-07-13T06:34:00Z</dcterms:modified>
</cp:coreProperties>
</file>